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F14BD" w14:textId="4E831CAC" w:rsidR="005A57CF" w:rsidRDefault="005A57CF" w:rsidP="005A57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RAYNALD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5EB5F6A" w14:textId="77777777" w:rsidR="005A57CF" w:rsidRDefault="005A57CF" w:rsidP="005A57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1B84DA9" w14:textId="77777777" w:rsidR="005A57CF" w:rsidRDefault="005A57CF" w:rsidP="005A57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88124D" w14:textId="77777777" w:rsidR="005A57CF" w:rsidRDefault="005A57CF" w:rsidP="005A57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32FFDF" w14:textId="12E6675A" w:rsidR="005A57CF" w:rsidRDefault="005A57CF" w:rsidP="005A57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688ED711" w14:textId="227A63B5" w:rsidR="005A57CF" w:rsidRDefault="005A57CF" w:rsidP="005A57C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ADD84D6" w14:textId="77777777" w:rsidR="005A57CF" w:rsidRDefault="005A57CF" w:rsidP="005A57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3DE188" w14:textId="77777777" w:rsidR="005A57CF" w:rsidRDefault="005A57CF" w:rsidP="005A57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1E56F" w14:textId="77777777" w:rsidR="005A57CF" w:rsidRDefault="005A57CF" w:rsidP="005A57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2021</w:t>
      </w:r>
    </w:p>
    <w:p w14:paraId="4DF980B8" w14:textId="07CBDB06" w:rsidR="00BA00AB" w:rsidRPr="005A57C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A57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A5DB1" w14:textId="77777777" w:rsidR="005A57CF" w:rsidRDefault="005A57CF" w:rsidP="009139A6">
      <w:r>
        <w:separator/>
      </w:r>
    </w:p>
  </w:endnote>
  <w:endnote w:type="continuationSeparator" w:id="0">
    <w:p w14:paraId="731F9D5B" w14:textId="77777777" w:rsidR="005A57CF" w:rsidRDefault="005A57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80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99F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D3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C0448" w14:textId="77777777" w:rsidR="005A57CF" w:rsidRDefault="005A57CF" w:rsidP="009139A6">
      <w:r>
        <w:separator/>
      </w:r>
    </w:p>
  </w:footnote>
  <w:footnote w:type="continuationSeparator" w:id="0">
    <w:p w14:paraId="24E3E0E9" w14:textId="77777777" w:rsidR="005A57CF" w:rsidRDefault="005A57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8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7A0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C48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CF"/>
    <w:rsid w:val="000666E0"/>
    <w:rsid w:val="002510B7"/>
    <w:rsid w:val="005A57C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0C503"/>
  <w15:chartTrackingRefBased/>
  <w15:docId w15:val="{8D03B2C3-8CF9-4152-93D1-FBF080CB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2021-09-11T18:25:00Z</dcterms:created>
  <dcterms:modified xsi:type="dcterms:W3CDTF">2021-09-11T18:27:00Z</dcterms:modified>
</cp:coreProperties>
</file>